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34BD4E" w14:textId="77777777" w:rsidR="00123F25" w:rsidRDefault="00123F25" w:rsidP="00123F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SCARBOROW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fl.1454-5)</w:t>
      </w:r>
    </w:p>
    <w:p w14:paraId="274F47DB" w14:textId="77777777" w:rsidR="00123F25" w:rsidRDefault="00123F25" w:rsidP="00123F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Hook Norton, Oxfordshire.</w:t>
      </w:r>
    </w:p>
    <w:p w14:paraId="27847354" w14:textId="77777777" w:rsidR="00123F25" w:rsidRDefault="00123F25" w:rsidP="00123F25">
      <w:pPr>
        <w:pStyle w:val="NoSpacing"/>
        <w:rPr>
          <w:rFonts w:cs="Times New Roman"/>
          <w:szCs w:val="24"/>
        </w:rPr>
      </w:pPr>
    </w:p>
    <w:p w14:paraId="1F491E08" w14:textId="77777777" w:rsidR="00123F25" w:rsidRDefault="00123F25" w:rsidP="00123F25">
      <w:pPr>
        <w:pStyle w:val="NoSpacing"/>
        <w:rPr>
          <w:rFonts w:cs="Times New Roman"/>
          <w:szCs w:val="24"/>
        </w:rPr>
      </w:pPr>
    </w:p>
    <w:p w14:paraId="5311DB71" w14:textId="77777777" w:rsidR="00123F25" w:rsidRDefault="00123F25" w:rsidP="00123F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1454</w:t>
      </w:r>
      <w:r>
        <w:rPr>
          <w:rFonts w:cs="Times New Roman"/>
          <w:szCs w:val="24"/>
        </w:rPr>
        <w:tab/>
        <w:t>He became Vicar.</w:t>
      </w:r>
    </w:p>
    <w:p w14:paraId="6F1C6347" w14:textId="77777777" w:rsidR="00123F25" w:rsidRDefault="00123F25" w:rsidP="00123F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0341B">
          <w:rPr>
            <w:rStyle w:val="Hyperlink"/>
            <w:rFonts w:cs="Times New Roman"/>
            <w:szCs w:val="24"/>
          </w:rPr>
          <w:t>www.hook-norton.org.uk/history</w:t>
        </w:r>
      </w:hyperlink>
      <w:r>
        <w:rPr>
          <w:rFonts w:cs="Times New Roman"/>
          <w:szCs w:val="24"/>
        </w:rPr>
        <w:t>)</w:t>
      </w:r>
    </w:p>
    <w:p w14:paraId="2F1983D8" w14:textId="77777777" w:rsidR="00123F25" w:rsidRDefault="00123F25" w:rsidP="00123F25">
      <w:pPr>
        <w:pStyle w:val="NoSpacing"/>
        <w:rPr>
          <w:rFonts w:cs="Times New Roman"/>
          <w:szCs w:val="24"/>
        </w:rPr>
      </w:pPr>
    </w:p>
    <w:p w14:paraId="00E3C26D" w14:textId="77777777" w:rsidR="00123F25" w:rsidRDefault="00123F25" w:rsidP="00123F25">
      <w:pPr>
        <w:pStyle w:val="NoSpacing"/>
        <w:rPr>
          <w:rFonts w:cs="Times New Roman"/>
          <w:szCs w:val="24"/>
        </w:rPr>
      </w:pPr>
    </w:p>
    <w:p w14:paraId="3CA6719E" w14:textId="77777777" w:rsidR="00123F25" w:rsidRDefault="00123F25" w:rsidP="00123F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July 2024</w:t>
      </w:r>
    </w:p>
    <w:p w14:paraId="4E2309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85CE1" w14:textId="77777777" w:rsidR="00123F25" w:rsidRDefault="00123F25" w:rsidP="009139A6">
      <w:r>
        <w:separator/>
      </w:r>
    </w:p>
  </w:endnote>
  <w:endnote w:type="continuationSeparator" w:id="0">
    <w:p w14:paraId="15D3F0D5" w14:textId="77777777" w:rsidR="00123F25" w:rsidRDefault="00123F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37B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FA0A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20B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A4C0D4" w14:textId="77777777" w:rsidR="00123F25" w:rsidRDefault="00123F25" w:rsidP="009139A6">
      <w:r>
        <w:separator/>
      </w:r>
    </w:p>
  </w:footnote>
  <w:footnote w:type="continuationSeparator" w:id="0">
    <w:p w14:paraId="3BC67FA9" w14:textId="77777777" w:rsidR="00123F25" w:rsidRDefault="00123F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386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488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795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25"/>
    <w:rsid w:val="000666E0"/>
    <w:rsid w:val="00123F25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EB345"/>
  <w15:chartTrackingRefBased/>
  <w15:docId w15:val="{6DEC1B86-50C4-4385-8144-4A4A800AA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23F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ook-norton.org.uk/history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2024-07-01T19:31:00Z</dcterms:created>
  <dcterms:modified xsi:type="dcterms:W3CDTF">2024-07-01T19:32:00Z</dcterms:modified>
</cp:coreProperties>
</file>